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B94" w:rsidRDefault="00FF4B94" w:rsidP="00FF4B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BOTYL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FF4B94" w:rsidRDefault="00FF4B94" w:rsidP="00FF4B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Prior of the Hospital of </w:t>
      </w:r>
      <w:proofErr w:type="spellStart"/>
      <w:proofErr w:type="gramStart"/>
      <w:r>
        <w:rPr>
          <w:rStyle w:val="Hyperlink"/>
          <w:color w:val="auto"/>
          <w:u w:val="none"/>
        </w:rPr>
        <w:t>St.John</w:t>
      </w:r>
      <w:proofErr w:type="spellEnd"/>
      <w:proofErr w:type="gramEnd"/>
      <w:r>
        <w:rPr>
          <w:rStyle w:val="Hyperlink"/>
          <w:color w:val="auto"/>
          <w:u w:val="none"/>
        </w:rPr>
        <w:t xml:space="preserve"> of Jerusalem.</w:t>
      </w:r>
    </w:p>
    <w:p w:rsidR="00FF4B94" w:rsidRDefault="00FF4B94" w:rsidP="00FF4B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FF4B94" w:rsidRDefault="00FF4B94" w:rsidP="00FF4B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FF4B94" w:rsidRDefault="00FF4B94" w:rsidP="00FF4B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trespass and taking against William </w:t>
      </w:r>
      <w:proofErr w:type="spellStart"/>
      <w:r>
        <w:rPr>
          <w:rStyle w:val="Hyperlink"/>
          <w:color w:val="auto"/>
          <w:u w:val="none"/>
        </w:rPr>
        <w:t>Trotte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Cloughton</w:t>
      </w:r>
      <w:proofErr w:type="spellEnd"/>
      <w:r>
        <w:rPr>
          <w:rStyle w:val="Hyperlink"/>
          <w:color w:val="auto"/>
          <w:u w:val="none"/>
        </w:rPr>
        <w:t>,</w:t>
      </w:r>
    </w:p>
    <w:p w:rsidR="00FF4B94" w:rsidRDefault="00FF4B94" w:rsidP="00FF4B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North Riding of Yorkshire.</w:t>
      </w:r>
    </w:p>
    <w:p w:rsidR="00FF4B94" w:rsidRDefault="00FF4B94" w:rsidP="00FF4B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FF4B94" w:rsidRDefault="00FF4B94" w:rsidP="00FF4B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FF4B94" w:rsidRDefault="00FF4B94" w:rsidP="00FF4B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FF4B94" w:rsidRDefault="00FF4B94" w:rsidP="00FF4B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4 January 2017</w:t>
      </w:r>
    </w:p>
    <w:p w:rsidR="006B2F86" w:rsidRPr="00E71FC3" w:rsidRDefault="00FF4B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B94" w:rsidRDefault="00FF4B94" w:rsidP="00E71FC3">
      <w:pPr>
        <w:spacing w:after="0" w:line="240" w:lineRule="auto"/>
      </w:pPr>
      <w:r>
        <w:separator/>
      </w:r>
    </w:p>
  </w:endnote>
  <w:endnote w:type="continuationSeparator" w:id="0">
    <w:p w:rsidR="00FF4B94" w:rsidRDefault="00FF4B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B94" w:rsidRDefault="00FF4B94" w:rsidP="00E71FC3">
      <w:pPr>
        <w:spacing w:after="0" w:line="240" w:lineRule="auto"/>
      </w:pPr>
      <w:r>
        <w:separator/>
      </w:r>
    </w:p>
  </w:footnote>
  <w:footnote w:type="continuationSeparator" w:id="0">
    <w:p w:rsidR="00FF4B94" w:rsidRDefault="00FF4B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B9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906E6A-BF69-4ADC-8DBC-E8447653B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F4B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2017-05-29T18:48:00Z</dcterms:created>
  <dcterms:modified xsi:type="dcterms:W3CDTF">2017-05-29T18:48:00Z</dcterms:modified>
</cp:coreProperties>
</file>